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7FB3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487FB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3" w14:textId="77777777" w:rsidR="00C44B8B" w:rsidRPr="0052681C" w:rsidRDefault="00CB17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7E8">
              <w:rPr>
                <w:b/>
                <w:sz w:val="26"/>
                <w:szCs w:val="26"/>
              </w:rPr>
              <w:t>202A_162</w:t>
            </w:r>
          </w:p>
        </w:tc>
      </w:tr>
      <w:tr w:rsidR="00C44B8B" w:rsidRPr="0052681C" w14:paraId="4487FB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6" w14:textId="77777777" w:rsidR="00C44B8B" w:rsidRPr="0052681C" w:rsidRDefault="003C32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2220864</w:t>
            </w:r>
          </w:p>
        </w:tc>
      </w:tr>
    </w:tbl>
    <w:p w14:paraId="4487FB3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487FB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487FB3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487FB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487FB3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487FB3D" w14:textId="77777777" w:rsidR="00C44B8B" w:rsidRPr="0052681C" w:rsidRDefault="00C44B8B" w:rsidP="00C44B8B"/>
    <w:p w14:paraId="4487FB3E" w14:textId="77777777" w:rsidR="00C44B8B" w:rsidRPr="0052681C" w:rsidRDefault="00C44B8B" w:rsidP="00C44B8B"/>
    <w:p w14:paraId="4487FB3F" w14:textId="77777777" w:rsidR="00C44B8B" w:rsidRPr="0052681C" w:rsidRDefault="00C44B8B" w:rsidP="00C44B8B"/>
    <w:p w14:paraId="4487FB4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487FB4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487FB42" w14:textId="77777777" w:rsidR="00612811" w:rsidRPr="00C144BE" w:rsidRDefault="00F74CE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C32A9" w:rsidRPr="00C144BE">
        <w:rPr>
          <w:b/>
          <w:sz w:val="26"/>
          <w:szCs w:val="26"/>
        </w:rPr>
        <w:t>Скоба СК-12-1А</w:t>
      </w:r>
      <w:r>
        <w:rPr>
          <w:b/>
          <w:sz w:val="26"/>
          <w:szCs w:val="26"/>
        </w:rPr>
        <w:t>)</w:t>
      </w:r>
      <w:r w:rsidR="0011294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144BE">
        <w:rPr>
          <w:b/>
          <w:sz w:val="26"/>
          <w:szCs w:val="26"/>
        </w:rPr>
        <w:t xml:space="preserve"> </w:t>
      </w:r>
      <w:r w:rsidR="00AA670B" w:rsidRPr="00112948">
        <w:rPr>
          <w:b/>
          <w:sz w:val="26"/>
          <w:szCs w:val="26"/>
          <w:u w:val="single"/>
        </w:rPr>
        <w:t>202</w:t>
      </w:r>
      <w:r w:rsidR="00AA670B" w:rsidRPr="00112948">
        <w:rPr>
          <w:b/>
          <w:sz w:val="26"/>
          <w:szCs w:val="26"/>
          <w:u w:val="single"/>
          <w:lang w:val="en-US"/>
        </w:rPr>
        <w:t>A</w:t>
      </w:r>
    </w:p>
    <w:p w14:paraId="4487FB4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87FB4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487FB45" w14:textId="77777777" w:rsidR="00C92BED" w:rsidRDefault="00641E44" w:rsidP="00C92BED">
      <w:pPr>
        <w:tabs>
          <w:tab w:val="left" w:pos="0"/>
        </w:tabs>
        <w:ind w:firstLine="709"/>
        <w:rPr>
          <w:sz w:val="24"/>
          <w:szCs w:val="24"/>
        </w:rPr>
      </w:pPr>
      <w:r w:rsidRPr="00C144BE">
        <w:rPr>
          <w:sz w:val="24"/>
          <w:szCs w:val="24"/>
        </w:rPr>
        <w:t xml:space="preserve">Технические требования, характеристики </w:t>
      </w:r>
      <w:r w:rsidR="00770408" w:rsidRPr="00C144BE">
        <w:rPr>
          <w:sz w:val="24"/>
          <w:szCs w:val="24"/>
        </w:rPr>
        <w:t>линейной арматуры и гасителей вибрации</w:t>
      </w:r>
      <w:r w:rsidR="004F4E9E" w:rsidRPr="00C144BE">
        <w:rPr>
          <w:sz w:val="24"/>
          <w:szCs w:val="24"/>
        </w:rPr>
        <w:t xml:space="preserve"> должны соответствовать параметрам</w:t>
      </w:r>
      <w:r w:rsidR="00824EBE" w:rsidRPr="00C144BE">
        <w:rPr>
          <w:sz w:val="24"/>
          <w:szCs w:val="24"/>
        </w:rPr>
        <w:t xml:space="preserve"> </w:t>
      </w:r>
      <w:r w:rsidR="00F74CE5" w:rsidRPr="00F74CE5">
        <w:rPr>
          <w:sz w:val="24"/>
          <w:szCs w:val="24"/>
        </w:rPr>
        <w:t>ТУ 3449-107-00111120-94 «Скобы».</w:t>
      </w:r>
    </w:p>
    <w:p w14:paraId="4487FB46" w14:textId="77777777" w:rsidR="00A305DC" w:rsidRDefault="0028057E" w:rsidP="00C92BED">
      <w:pPr>
        <w:tabs>
          <w:tab w:val="left" w:pos="0"/>
        </w:tabs>
        <w:ind w:hanging="14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487FB98" wp14:editId="4487FB99">
            <wp:extent cx="6587653" cy="3219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986" cy="3219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87FB47" w14:textId="77777777" w:rsidR="00112948" w:rsidRDefault="00112948" w:rsidP="00F74CE5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1109"/>
      </w:tblGrid>
      <w:tr w:rsidR="00112948" w:rsidRPr="00ED1AAA" w14:paraId="4487FB4A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48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4487FB49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СК-</w:t>
            </w:r>
            <w:r>
              <w:rPr>
                <w:sz w:val="24"/>
                <w:szCs w:val="24"/>
              </w:rPr>
              <w:t>12</w:t>
            </w:r>
            <w:r w:rsidRPr="00ED1AAA">
              <w:rPr>
                <w:sz w:val="24"/>
                <w:szCs w:val="24"/>
              </w:rPr>
              <w:t>-1А</w:t>
            </w:r>
          </w:p>
        </w:tc>
      </w:tr>
      <w:tr w:rsidR="00112948" w:rsidRPr="00ED1AAA" w14:paraId="4487FB4D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4B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4487FB4C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12948" w:rsidRPr="00ED1AAA" w14:paraId="4487FB50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487FB4E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4487FB4F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112948" w:rsidRPr="00ED1AAA" w14:paraId="4487FB53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51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4487FB52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12948" w:rsidRPr="00ED1AAA" w14:paraId="4487FB56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487FB54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4487FB55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12948" w:rsidRPr="00ED1AAA" w14:paraId="4487FB59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57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4487FB58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D1AAA">
              <w:rPr>
                <w:sz w:val="24"/>
                <w:szCs w:val="24"/>
              </w:rPr>
              <w:t>2</w:t>
            </w:r>
          </w:p>
        </w:tc>
      </w:tr>
      <w:tr w:rsidR="00112948" w:rsidRPr="00ED1AAA" w14:paraId="4487FB5C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5A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4487FB5B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112948" w:rsidRPr="00ED1AAA" w14:paraId="4487FB5F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5D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4487FB5E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D1AAA">
              <w:rPr>
                <w:sz w:val="24"/>
                <w:szCs w:val="24"/>
              </w:rPr>
              <w:t>8</w:t>
            </w:r>
          </w:p>
        </w:tc>
      </w:tr>
      <w:tr w:rsidR="00112948" w:rsidRPr="00ED1AAA" w14:paraId="4487FB62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60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4487FB61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ED1AAA">
              <w:rPr>
                <w:sz w:val="24"/>
                <w:szCs w:val="24"/>
              </w:rPr>
              <w:t>0</w:t>
            </w:r>
          </w:p>
        </w:tc>
      </w:tr>
      <w:tr w:rsidR="00112948" w:rsidRPr="00ED1AAA" w14:paraId="4487FB65" w14:textId="77777777" w:rsidTr="006315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87FB63" w14:textId="77777777" w:rsidR="00112948" w:rsidRPr="00ED1AAA" w:rsidRDefault="00112948" w:rsidP="002A54B3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4487FB64" w14:textId="77777777" w:rsidR="00112948" w:rsidRPr="00ED1AAA" w:rsidRDefault="00112948" w:rsidP="006315D6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91</w:t>
            </w:r>
          </w:p>
        </w:tc>
      </w:tr>
    </w:tbl>
    <w:p w14:paraId="4487FB66" w14:textId="77777777" w:rsidR="00112948" w:rsidRDefault="00112948" w:rsidP="00F74CE5">
      <w:pPr>
        <w:tabs>
          <w:tab w:val="left" w:pos="1134"/>
        </w:tabs>
        <w:ind w:firstLine="709"/>
        <w:rPr>
          <w:sz w:val="24"/>
          <w:szCs w:val="24"/>
        </w:rPr>
      </w:pPr>
    </w:p>
    <w:p w14:paraId="4487FB6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487FB6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487FB69" w14:textId="77777777" w:rsidR="00C92BED" w:rsidRPr="0052681C" w:rsidRDefault="00C92BED" w:rsidP="00C92B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487FB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87FB6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87FB6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487FB6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87FB6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87FB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487FB70" w14:textId="464D91E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233C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487FB71" w14:textId="2AC2875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00C0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487FB7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487FB73" w14:textId="77777777" w:rsidR="00DE0C6D" w:rsidRPr="0052681C" w:rsidRDefault="00843900" w:rsidP="00C92B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487FB7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487FB75" w14:textId="77777777" w:rsidR="0052681C" w:rsidRDefault="00F74CE5" w:rsidP="00F74C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3449-107-00111120-94 «Скобы»</w:t>
      </w:r>
      <w:r w:rsidR="0052681C">
        <w:rPr>
          <w:sz w:val="24"/>
          <w:szCs w:val="24"/>
        </w:rPr>
        <w:t>;</w:t>
      </w:r>
    </w:p>
    <w:p w14:paraId="4487FB7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487FB7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487FB7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87FB7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487FB7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87FB7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87FB7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487FB7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487FB7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1641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487FB7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87FB8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487FB8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1641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87FB8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87FB8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487FB8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487FB8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87FB8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487FB8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87FB8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487FB8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87FB8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87FB8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487FB8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4487FB8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487FB8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487FB8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87FB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487FB9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487FB9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87FB93" w14:textId="77777777" w:rsidR="001D6900" w:rsidRPr="0052681C" w:rsidRDefault="001D6900" w:rsidP="00451C4D">
      <w:pPr>
        <w:rPr>
          <w:sz w:val="26"/>
          <w:szCs w:val="26"/>
        </w:rPr>
      </w:pPr>
    </w:p>
    <w:p w14:paraId="4487FB94" w14:textId="77777777" w:rsidR="004A2665" w:rsidRPr="0052681C" w:rsidRDefault="004A2665" w:rsidP="00451C4D">
      <w:pPr>
        <w:rPr>
          <w:sz w:val="26"/>
          <w:szCs w:val="26"/>
        </w:rPr>
      </w:pPr>
    </w:p>
    <w:p w14:paraId="4487FB9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87FB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487FB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7FB9C" w14:textId="77777777" w:rsidR="00196BB9" w:rsidRDefault="00196BB9">
      <w:r>
        <w:separator/>
      </w:r>
    </w:p>
  </w:endnote>
  <w:endnote w:type="continuationSeparator" w:id="0">
    <w:p w14:paraId="4487FB9D" w14:textId="77777777" w:rsidR="00196BB9" w:rsidRDefault="0019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7FB9A" w14:textId="77777777" w:rsidR="00196BB9" w:rsidRDefault="00196BB9">
      <w:r>
        <w:separator/>
      </w:r>
    </w:p>
  </w:footnote>
  <w:footnote w:type="continuationSeparator" w:id="0">
    <w:p w14:paraId="4487FB9B" w14:textId="77777777" w:rsidR="00196BB9" w:rsidRDefault="00196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FB9E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87FB9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94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96BB9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0D2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4B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C05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D6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A23"/>
    <w:rsid w:val="00811566"/>
    <w:rsid w:val="00813A61"/>
    <w:rsid w:val="00814026"/>
    <w:rsid w:val="00814132"/>
    <w:rsid w:val="00815E09"/>
    <w:rsid w:val="00815F86"/>
    <w:rsid w:val="0081641D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1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040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BED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07C"/>
    <w:rsid w:val="00D22684"/>
    <w:rsid w:val="00D22ACD"/>
    <w:rsid w:val="00D22D53"/>
    <w:rsid w:val="00D22DA1"/>
    <w:rsid w:val="00D22E8D"/>
    <w:rsid w:val="00D233C4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FE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CE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7F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5CDB-D69A-4D20-8919-64A008ED38B4}">
  <ds:schemaRefs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aeb3e8e0-784a-4348-b8a9-74d788c4fa59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6A2CF31-D98B-4F11-A9C4-D94F9130B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9BB4C2-F937-4653-8341-C597D611D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049BC-B2A3-455C-BF1E-1D005844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1195</Words>
  <Characters>6818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2015-10-09T08:20:00Z</dcterms:created>
  <dcterms:modified xsi:type="dcterms:W3CDTF">2015-10-09T08:20:00Z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